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10" w:rsidRPr="002C3038" w:rsidRDefault="002D3810" w:rsidP="002C3038">
      <w:pPr>
        <w:spacing w:line="480" w:lineRule="exact"/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  <w:r w:rsidRPr="002C3038">
        <w:rPr>
          <w:rFonts w:ascii="华文中宋" w:eastAsia="华文中宋" w:hAnsi="华文中宋" w:cs="华文中宋" w:hint="eastAsia"/>
          <w:b/>
          <w:bCs/>
          <w:sz w:val="36"/>
          <w:szCs w:val="36"/>
        </w:rPr>
        <w:t>刻苦钻研</w:t>
      </w:r>
      <w:r w:rsidRPr="002C3038">
        <w:rPr>
          <w:rFonts w:ascii="华文中宋" w:eastAsia="华文中宋" w:hAnsi="华文中宋" w:cs="华文中宋"/>
          <w:b/>
          <w:bCs/>
          <w:sz w:val="36"/>
          <w:szCs w:val="36"/>
        </w:rPr>
        <w:t xml:space="preserve"> </w:t>
      </w:r>
      <w:r w:rsidRPr="002C3038">
        <w:rPr>
          <w:rFonts w:ascii="华文中宋" w:eastAsia="华文中宋" w:hAnsi="华文中宋" w:cs="华文中宋" w:hint="eastAsia"/>
          <w:b/>
          <w:bCs/>
          <w:sz w:val="36"/>
          <w:szCs w:val="36"/>
        </w:rPr>
        <w:t>乐于奉献</w:t>
      </w:r>
      <w:r w:rsidRPr="002C3038">
        <w:rPr>
          <w:rFonts w:ascii="华文中宋" w:eastAsia="华文中宋" w:hAnsi="华文中宋" w:cs="华文中宋"/>
          <w:b/>
          <w:bCs/>
          <w:sz w:val="36"/>
          <w:szCs w:val="36"/>
        </w:rPr>
        <w:t xml:space="preserve"> </w:t>
      </w:r>
      <w:r w:rsidRPr="002C3038">
        <w:rPr>
          <w:rFonts w:ascii="华文中宋" w:eastAsia="华文中宋" w:hAnsi="华文中宋" w:cs="华文中宋" w:hint="eastAsia"/>
          <w:b/>
          <w:bCs/>
          <w:sz w:val="36"/>
          <w:szCs w:val="36"/>
        </w:rPr>
        <w:t>用汗水成就理想</w:t>
      </w:r>
    </w:p>
    <w:p w:rsidR="002D3810" w:rsidRPr="002C3038" w:rsidRDefault="002D3810" w:rsidP="002C3038">
      <w:pPr>
        <w:spacing w:line="480" w:lineRule="exact"/>
        <w:jc w:val="right"/>
        <w:rPr>
          <w:rFonts w:ascii="楷体_GB2312" w:eastAsia="楷体_GB2312" w:cs="Times New Roman"/>
          <w:b/>
          <w:bCs/>
          <w:sz w:val="32"/>
          <w:szCs w:val="32"/>
        </w:rPr>
      </w:pPr>
      <w:r>
        <w:t xml:space="preserve">              </w:t>
      </w:r>
      <w:r w:rsidRPr="002C3038">
        <w:rPr>
          <w:rFonts w:ascii="楷体_GB2312" w:eastAsia="楷体_GB2312" w:cs="楷体_GB2312"/>
          <w:b/>
          <w:bCs/>
          <w:sz w:val="32"/>
          <w:szCs w:val="32"/>
        </w:rPr>
        <w:t>——</w:t>
      </w:r>
      <w:r w:rsidRPr="002C3038">
        <w:rPr>
          <w:rFonts w:ascii="楷体_GB2312" w:eastAsia="楷体_GB2312" w:cs="楷体_GB2312" w:hint="eastAsia"/>
          <w:b/>
          <w:bCs/>
          <w:sz w:val="32"/>
          <w:szCs w:val="32"/>
        </w:rPr>
        <w:t>上海市吴淞中学高三（</w:t>
      </w:r>
      <w:r w:rsidRPr="002C3038">
        <w:rPr>
          <w:rFonts w:ascii="楷体_GB2312" w:eastAsia="楷体_GB2312" w:cs="楷体_GB2312"/>
          <w:b/>
          <w:bCs/>
          <w:sz w:val="32"/>
          <w:szCs w:val="32"/>
        </w:rPr>
        <w:t>1</w:t>
      </w:r>
      <w:r w:rsidRPr="002C3038">
        <w:rPr>
          <w:rFonts w:ascii="楷体_GB2312" w:eastAsia="楷体_GB2312" w:cs="楷体_GB2312" w:hint="eastAsia"/>
          <w:b/>
          <w:bCs/>
          <w:sz w:val="32"/>
          <w:szCs w:val="32"/>
        </w:rPr>
        <w:t>）班郝思佳先进事迹</w:t>
      </w:r>
    </w:p>
    <w:p w:rsidR="002D3810" w:rsidRPr="002C3038" w:rsidRDefault="002D3810" w:rsidP="002C3038">
      <w:pPr>
        <w:spacing w:line="480" w:lineRule="exact"/>
        <w:rPr>
          <w:rFonts w:ascii="仿宋_GB2312" w:eastAsia="仿宋_GB2312" w:cs="Times New Roman"/>
          <w:sz w:val="30"/>
          <w:szCs w:val="30"/>
        </w:rPr>
      </w:pPr>
      <w:r w:rsidRPr="00805731">
        <w:rPr>
          <w:rFonts w:ascii="宋体" w:hAnsi="宋体" w:cs="宋体"/>
        </w:rPr>
        <w:t xml:space="preserve">    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老师眼中的她，睿智、稳重、自信、坚韧。同学眼中的她，开朗、热心、团结、友爱。父母心中的她，率真、孝顺、礼貌、阳光。她，就是吴淞中学高三（</w:t>
      </w:r>
      <w:r w:rsidRPr="002C3038">
        <w:rPr>
          <w:rFonts w:ascii="仿宋_GB2312" w:eastAsia="仿宋_GB2312" w:hAnsi="宋体" w:cs="仿宋_GB2312"/>
          <w:sz w:val="30"/>
          <w:szCs w:val="30"/>
        </w:rPr>
        <w:t>1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）班的郝思佳。</w:t>
      </w:r>
    </w:p>
    <w:p w:rsidR="002D3810" w:rsidRPr="002C3038" w:rsidRDefault="002D3810" w:rsidP="002C3038">
      <w:pPr>
        <w:spacing w:line="480" w:lineRule="exact"/>
        <w:rPr>
          <w:rFonts w:ascii="仿宋_GB2312" w:eastAsia="仿宋_GB2312" w:cs="Times New Roman"/>
          <w:sz w:val="30"/>
          <w:szCs w:val="30"/>
        </w:rPr>
      </w:pPr>
      <w:r w:rsidRPr="002C3038">
        <w:rPr>
          <w:rFonts w:ascii="仿宋_GB2312" w:eastAsia="仿宋_GB2312" w:hAnsi="宋体" w:cs="仿宋_GB2312"/>
          <w:sz w:val="30"/>
          <w:szCs w:val="30"/>
        </w:rPr>
        <w:t xml:space="preserve">    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三年的高中学习生活，她驰骋在学习与工作两条主干线上，用汗水浇灌着学习，将激情赋予工作，用实际行动去实现人生的理想。她是一个学习上刻苦勤奋、成绩优异，生活上活泼开朗、乐于助人的阳光女孩；她有着温润乐观的性格，宽厚、友善的服务于身边的每一个人；她有着雷厉风行的风格，出色的管理着班级的大小事情。菁菁校园，她同样一展才华，担任校广播操领操员等职务。在各项活动和比赛中，能主动积极配合班级和学校的各项工作，有很强的集体荣誉感，做好模范带头作用。平时她能够妥善处理好班级工作与团学联工作之间的关系，在思想、学习、工作等多个方面获得了师生的一致好评。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黑体" w:eastAsia="黑体" w:hAnsi="黑体" w:cs="黑体"/>
          <w:b/>
          <w:bCs/>
          <w:sz w:val="30"/>
          <w:szCs w:val="30"/>
        </w:rPr>
      </w:pPr>
      <w:r w:rsidRPr="002C3038">
        <w:rPr>
          <w:rFonts w:ascii="黑体" w:eastAsia="黑体" w:hAnsi="黑体" w:cs="黑体" w:hint="eastAsia"/>
          <w:b/>
          <w:bCs/>
          <w:sz w:val="30"/>
          <w:szCs w:val="30"/>
        </w:rPr>
        <w:t>一、思想素质的求进者</w:t>
      </w:r>
      <w:r w:rsidRPr="002C3038">
        <w:rPr>
          <w:rFonts w:ascii="黑体" w:eastAsia="黑体" w:hAnsi="黑体" w:cs="黑体"/>
          <w:b/>
          <w:bCs/>
          <w:sz w:val="30"/>
          <w:szCs w:val="30"/>
        </w:rPr>
        <w:t xml:space="preserve"> 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仿宋_GB2312" w:eastAsia="仿宋_GB2312" w:hAnsi="Arial" w:cs="Times New Roman"/>
          <w:kern w:val="0"/>
          <w:sz w:val="30"/>
          <w:szCs w:val="30"/>
        </w:rPr>
      </w:pPr>
      <w:r w:rsidRPr="002C3038">
        <w:rPr>
          <w:rFonts w:ascii="仿宋_GB2312" w:eastAsia="仿宋_GB2312" w:hAnsi="Arial" w:cs="仿宋_GB2312" w:hint="eastAsia"/>
          <w:kern w:val="0"/>
          <w:sz w:val="30"/>
          <w:szCs w:val="30"/>
        </w:rPr>
        <w:t>从小就听长辈们讲述共产党员的优秀事迹，从那时起，一颗梦想着成为一名光荣的共产党员的小小种子就种在了她的心里。在</w:t>
      </w:r>
      <w:r w:rsidRPr="002C3038">
        <w:rPr>
          <w:rFonts w:ascii="仿宋_GB2312" w:eastAsia="仿宋_GB2312" w:hAnsi="Arial" w:cs="仿宋_GB2312"/>
          <w:kern w:val="0"/>
          <w:sz w:val="30"/>
          <w:szCs w:val="30"/>
        </w:rPr>
        <w:t>2013</w:t>
      </w:r>
      <w:r w:rsidRPr="002C3038">
        <w:rPr>
          <w:rFonts w:ascii="仿宋_GB2312" w:eastAsia="仿宋_GB2312" w:hAnsi="Arial" w:cs="仿宋_GB2312" w:hint="eastAsia"/>
          <w:kern w:val="0"/>
          <w:sz w:val="30"/>
          <w:szCs w:val="30"/>
        </w:rPr>
        <w:t>年</w:t>
      </w:r>
      <w:r w:rsidRPr="002C3038">
        <w:rPr>
          <w:rFonts w:ascii="仿宋_GB2312" w:eastAsia="仿宋_GB2312" w:hAnsi="Arial" w:cs="仿宋_GB2312"/>
          <w:kern w:val="0"/>
          <w:sz w:val="30"/>
          <w:szCs w:val="30"/>
        </w:rPr>
        <w:t>3</w:t>
      </w:r>
      <w:r w:rsidRPr="002C3038">
        <w:rPr>
          <w:rFonts w:ascii="仿宋_GB2312" w:eastAsia="仿宋_GB2312" w:hAnsi="Arial" w:cs="仿宋_GB2312" w:hint="eastAsia"/>
          <w:kern w:val="0"/>
          <w:sz w:val="30"/>
          <w:szCs w:val="30"/>
        </w:rPr>
        <w:t>月，她向敬爱的党组织提交了入党申请书，这颗种子在久久的期盼下终于萌芽了。为了不断增强自己的工作能力，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7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月参加“宝山区第九期青年马克思主义基本理论读书班”学习</w:t>
      </w:r>
      <w:r w:rsidRPr="002C3038">
        <w:rPr>
          <w:rFonts w:ascii="仿宋_GB2312" w:eastAsia="仿宋_GB2312" w:hAnsi="Arial" w:cs="仿宋_GB2312" w:hint="eastAsia"/>
          <w:kern w:val="0"/>
          <w:sz w:val="30"/>
          <w:szCs w:val="30"/>
        </w:rPr>
        <w:t>修业期满获得了结业证书，学到了不少工作经验，使她向成为一名光荣的共产党员的梦想又近了一步。尽管她还未正式成为一名共产党员，但她却坚持以党员的标准要求自己，不断充实自己，在课余时间学习党的理论认识，用党性来武装自己的头脑。尽管高三的学业再忙，每一个季度，她都坚持向党组织递交思想汇报。她坚信，在她的不断努力下，这颗小小的种子一定会生根发芽，使她能有机会发挥党员的先锋模范作用。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黑体" w:eastAsia="黑体" w:hAnsi="黑体" w:cs="Times New Roman"/>
          <w:b/>
          <w:bCs/>
          <w:sz w:val="30"/>
          <w:szCs w:val="30"/>
        </w:rPr>
      </w:pPr>
      <w:r w:rsidRPr="002C3038">
        <w:rPr>
          <w:rFonts w:ascii="黑体" w:eastAsia="黑体" w:hAnsi="黑体" w:cs="黑体" w:hint="eastAsia"/>
          <w:b/>
          <w:bCs/>
          <w:sz w:val="30"/>
          <w:szCs w:val="30"/>
        </w:rPr>
        <w:t>二、</w:t>
      </w:r>
      <w:r w:rsidRPr="002C3038"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t>行为规范的领头羊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仿宋_GB2312" w:eastAsia="仿宋_GB2312" w:cs="Times New Roman"/>
          <w:sz w:val="30"/>
          <w:szCs w:val="30"/>
        </w:rPr>
      </w:pPr>
      <w:r w:rsidRPr="002C3038">
        <w:rPr>
          <w:rFonts w:ascii="仿宋_GB2312" w:eastAsia="仿宋_GB2312" w:hAnsi="Arial" w:cs="仿宋_GB2312" w:hint="eastAsia"/>
          <w:kern w:val="0"/>
          <w:sz w:val="30"/>
          <w:szCs w:val="30"/>
        </w:rPr>
        <w:t>良好的行为规范，是一名优秀学生的基本准则。作为团支部的她时常提醒同学们把学校当成自己的家，爱护它，关心它；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郝思佳同学一直以身作则模范地遵守校纪校规，恪守《中学生日常行为规范》，作为子女，孝亲敬长，尊老爱幼；作为学生，努力学习科学文化，认真完成学习任务；作为朋友，关心他人，为人正直，诚实守信，团结同学，乐于服务；作为团支书，认真履行团员的权利和义务，积极承担并完成团学联交给的任务，模范遵守团的各项规章制度，充分发挥先锋模范作用。作为班级的团支部书记，郝思佳同学在思想政治方面积极要求进步，关注时事政治，热心公益活动，主动投身社会实践。积极参与“蓝天下的挚爱”募捐活动，有较强的社会责任感和使命感，对自己要求严格，为全班同学做出了良好的表率。作为班干部，自觉维护集体荣誉和利益，求大同存小异，积极开展班级建设。</w:t>
      </w:r>
      <w:r w:rsidRPr="002C3038">
        <w:rPr>
          <w:rFonts w:ascii="仿宋_GB2312" w:eastAsia="仿宋_GB2312" w:hAnsi="宋体" w:cs="仿宋_GB2312"/>
          <w:sz w:val="30"/>
          <w:szCs w:val="30"/>
        </w:rPr>
        <w:t>2014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</w:t>
      </w:r>
      <w:r w:rsidRPr="002C3038">
        <w:rPr>
          <w:rFonts w:ascii="仿宋_GB2312" w:eastAsia="仿宋_GB2312" w:hAnsi="宋体" w:cs="仿宋_GB2312"/>
          <w:sz w:val="30"/>
          <w:szCs w:val="30"/>
        </w:rPr>
        <w:t>2013-2014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学年校级评优中被评为“优秀团干部”称号。</w:t>
      </w:r>
      <w:r w:rsidRPr="002C3038">
        <w:rPr>
          <w:rFonts w:ascii="仿宋_GB2312" w:eastAsia="仿宋_GB2312" w:hAnsi="宋体" w:cs="仿宋_GB2312"/>
          <w:sz w:val="30"/>
          <w:szCs w:val="30"/>
        </w:rPr>
        <w:t>2014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1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学年团学联工作中表现突出，被评为“优秀个人”。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6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月在担任吴淞中学学生会媒体部部长期间，工作突出，被评为“先进工作者”。</w:t>
      </w:r>
    </w:p>
    <w:p w:rsidR="002D3810" w:rsidRPr="002C3038" w:rsidRDefault="002D3810" w:rsidP="002C3038">
      <w:pPr>
        <w:spacing w:line="480" w:lineRule="exact"/>
        <w:ind w:firstLineChars="198" w:firstLine="31680"/>
        <w:rPr>
          <w:rFonts w:ascii="黑体" w:eastAsia="黑体" w:hAnsi="黑体" w:cs="Times New Roman"/>
          <w:b/>
          <w:bCs/>
          <w:sz w:val="30"/>
          <w:szCs w:val="30"/>
        </w:rPr>
      </w:pPr>
      <w:r w:rsidRPr="002C3038">
        <w:rPr>
          <w:rFonts w:ascii="黑体" w:eastAsia="黑体" w:hAnsi="黑体" w:cs="黑体" w:hint="eastAsia"/>
          <w:b/>
          <w:bCs/>
          <w:sz w:val="30"/>
          <w:szCs w:val="30"/>
        </w:rPr>
        <w:t>三、</w:t>
      </w:r>
      <w:r w:rsidRPr="002C3038"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t>社会活动的先行者</w:t>
      </w:r>
    </w:p>
    <w:p w:rsidR="002D3810" w:rsidRPr="002C3038" w:rsidRDefault="002D3810" w:rsidP="002C3038">
      <w:pPr>
        <w:spacing w:line="480" w:lineRule="exact"/>
        <w:rPr>
          <w:rFonts w:ascii="仿宋_GB2312" w:eastAsia="仿宋_GB2312" w:hAnsi="宋体" w:cs="仿宋_GB2312"/>
          <w:sz w:val="30"/>
          <w:szCs w:val="30"/>
        </w:rPr>
      </w:pPr>
      <w:r w:rsidRPr="002C3038">
        <w:rPr>
          <w:rFonts w:ascii="仿宋_GB2312" w:eastAsia="仿宋_GB2312" w:hAnsi="宋体" w:cs="仿宋_GB2312"/>
          <w:sz w:val="30"/>
          <w:szCs w:val="30"/>
        </w:rPr>
        <w:t xml:space="preserve">   </w:t>
      </w:r>
      <w:r>
        <w:rPr>
          <w:rFonts w:ascii="仿宋_GB2312" w:eastAsia="仿宋_GB2312" w:hAnsi="宋体" w:cs="仿宋_GB2312"/>
          <w:sz w:val="30"/>
          <w:szCs w:val="30"/>
        </w:rPr>
        <w:t xml:space="preserve"> 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她怀着一颗感恩之心，在吴淞中学这片净土上燃烧自己的青春和激情，她知道</w:t>
      </w:r>
      <w:r w:rsidRPr="002C3038">
        <w:rPr>
          <w:rFonts w:ascii="仿宋_GB2312" w:eastAsia="仿宋_GB2312" w:cs="仿宋_GB2312" w:hint="eastAsia"/>
          <w:sz w:val="30"/>
          <w:szCs w:val="30"/>
        </w:rPr>
        <w:t>“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滴水之恩，当涌泉相报</w:t>
      </w:r>
      <w:r w:rsidRPr="002C3038">
        <w:rPr>
          <w:rFonts w:ascii="仿宋_GB2312" w:eastAsia="仿宋_GB2312" w:cs="仿宋_GB2312" w:hint="eastAsia"/>
          <w:sz w:val="30"/>
          <w:szCs w:val="30"/>
        </w:rPr>
        <w:t>”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，她深谙</w:t>
      </w:r>
      <w:r w:rsidRPr="002C3038">
        <w:rPr>
          <w:rFonts w:ascii="仿宋_GB2312" w:eastAsia="仿宋_GB2312" w:cs="仿宋_GB2312" w:hint="eastAsia"/>
          <w:sz w:val="30"/>
          <w:szCs w:val="30"/>
        </w:rPr>
        <w:t>“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赠人玫瑰，手有余香</w:t>
      </w:r>
      <w:r w:rsidRPr="002C3038">
        <w:rPr>
          <w:rFonts w:ascii="仿宋_GB2312" w:eastAsia="仿宋_GB2312" w:cs="仿宋_GB2312" w:hint="eastAsia"/>
          <w:sz w:val="30"/>
          <w:szCs w:val="30"/>
        </w:rPr>
        <w:t>”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。她也积极配合团委参与组织各项活动，</w:t>
      </w:r>
      <w:r w:rsidRPr="002C3038">
        <w:rPr>
          <w:rFonts w:ascii="仿宋_GB2312" w:eastAsia="仿宋_GB2312" w:hAnsi="宋体" w:cs="仿宋_GB2312"/>
          <w:sz w:val="30"/>
          <w:szCs w:val="30"/>
        </w:rPr>
        <w:t xml:space="preserve"> 2014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8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月在宝山区暑期青少年社会实践活动中评为“志愿服务之星”。</w:t>
      </w:r>
      <w:r w:rsidRPr="002C3038">
        <w:rPr>
          <w:rFonts w:ascii="仿宋_GB2312" w:eastAsia="仿宋_GB2312" w:hAnsi="宋体" w:cs="仿宋_GB2312"/>
          <w:sz w:val="30"/>
          <w:szCs w:val="30"/>
        </w:rPr>
        <w:t>2014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8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月在参加“淞沪抗战纪念馆”志愿者活动中表现优秀，被评为“吴淞中学优秀志愿者”称号。</w:t>
      </w:r>
      <w:r w:rsidRPr="002C3038">
        <w:rPr>
          <w:rFonts w:ascii="仿宋_GB2312" w:eastAsia="仿宋_GB2312" w:hAnsi="宋体" w:cs="仿宋_GB2312"/>
          <w:sz w:val="30"/>
          <w:szCs w:val="30"/>
        </w:rPr>
        <w:t>2014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1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月参加“蓝天下的至爱”万人募捐活动中被评为“吴淞中学优秀志愿者”。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8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月在“吴淞杯”全国中学生桥牌锦标赛中被评为“优秀志愿者”。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月在吴淞中学第</w:t>
      </w:r>
      <w:r w:rsidRPr="002C3038">
        <w:rPr>
          <w:rFonts w:ascii="仿宋_GB2312" w:eastAsia="仿宋_GB2312" w:hAnsi="宋体" w:cs="仿宋_GB2312"/>
          <w:sz w:val="30"/>
          <w:szCs w:val="30"/>
        </w:rPr>
        <w:t>26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届科技艺术文化节中，荣获摄影大赛第一名。</w:t>
      </w:r>
      <w:r w:rsidRPr="002C3038">
        <w:rPr>
          <w:rFonts w:ascii="仿宋_GB2312" w:eastAsia="仿宋_GB2312" w:hAnsi="宋体" w:cs="仿宋_GB2312"/>
          <w:sz w:val="30"/>
          <w:szCs w:val="30"/>
        </w:rPr>
        <w:t>2012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12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月在“国防教育活动学生自主管理委员会”活动中成绩优异，荣获优秀学生干部奖。她坚信，</w:t>
      </w:r>
      <w:r w:rsidRPr="002C3038">
        <w:rPr>
          <w:rFonts w:ascii="仿宋_GB2312" w:eastAsia="仿宋_GB2312" w:cs="仿宋_GB2312" w:hint="eastAsia"/>
          <w:sz w:val="30"/>
          <w:szCs w:val="30"/>
        </w:rPr>
        <w:t>“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只要人人都献出一点爱，世界将变成美好的人间</w:t>
      </w:r>
      <w:r w:rsidRPr="002C3038">
        <w:rPr>
          <w:rFonts w:ascii="仿宋_GB2312" w:eastAsia="仿宋_GB2312" w:cs="仿宋_GB2312" w:hint="eastAsia"/>
          <w:sz w:val="30"/>
          <w:szCs w:val="30"/>
        </w:rPr>
        <w:t>”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。</w:t>
      </w:r>
      <w:r w:rsidRPr="002C3038">
        <w:rPr>
          <w:rFonts w:ascii="仿宋_GB2312" w:eastAsia="仿宋_GB2312" w:hAnsi="宋体" w:cs="仿宋_GB2312"/>
          <w:sz w:val="30"/>
          <w:szCs w:val="30"/>
        </w:rPr>
        <w:t xml:space="preserve"> 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黑体" w:eastAsia="黑体" w:hAnsi="黑体" w:cs="Times New Roman"/>
          <w:b/>
          <w:bCs/>
          <w:sz w:val="30"/>
          <w:szCs w:val="30"/>
        </w:rPr>
      </w:pPr>
      <w:r w:rsidRPr="002C3038">
        <w:rPr>
          <w:rFonts w:ascii="黑体" w:eastAsia="黑体" w:hAnsi="黑体" w:cs="黑体" w:hint="eastAsia"/>
          <w:b/>
          <w:bCs/>
          <w:sz w:val="30"/>
          <w:szCs w:val="30"/>
        </w:rPr>
        <w:t>四、学习方面的带头者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仿宋_GB2312" w:eastAsia="仿宋_GB2312" w:cs="Times New Roman"/>
          <w:sz w:val="30"/>
          <w:szCs w:val="30"/>
        </w:rPr>
      </w:pPr>
      <w:r w:rsidRPr="002C3038">
        <w:rPr>
          <w:rFonts w:ascii="仿宋_GB2312" w:eastAsia="仿宋_GB2312" w:hAnsi="宋体" w:cs="仿宋_GB2312" w:hint="eastAsia"/>
          <w:sz w:val="30"/>
          <w:szCs w:val="30"/>
        </w:rPr>
        <w:t>郝思佳同学坚信“烛光虽微，却足以照亮黑暗，但若无光倒不如即熄”，要做就要脚踏实地，尽心尽责做到尽善尽美，精益求精，秉承“艰苦卓绝”的校训，为校争光。在学校里她积极配合学校团学联的各项工作，勇于创新，敢于负责，办事一丝不苟，做事细致入微，能扎扎实实完成各项工作。但她的成绩从没因各种工作的繁忙受影响而下降，在班内稳居前列。</w:t>
      </w:r>
      <w:r w:rsidRPr="002C3038">
        <w:rPr>
          <w:rFonts w:ascii="仿宋_GB2312" w:eastAsia="仿宋_GB2312" w:hAnsi="宋体" w:cs="仿宋_GB2312"/>
          <w:sz w:val="30"/>
          <w:szCs w:val="30"/>
        </w:rPr>
        <w:t xml:space="preserve"> </w:t>
      </w:r>
    </w:p>
    <w:p w:rsidR="002D3810" w:rsidRPr="002C3038" w:rsidRDefault="002D3810" w:rsidP="002C3038">
      <w:pPr>
        <w:spacing w:line="480" w:lineRule="exact"/>
        <w:rPr>
          <w:rFonts w:ascii="仿宋_GB2312" w:eastAsia="仿宋_GB2312" w:cs="Times New Roman"/>
          <w:sz w:val="30"/>
          <w:szCs w:val="30"/>
        </w:rPr>
      </w:pPr>
      <w:r w:rsidRPr="002C3038">
        <w:rPr>
          <w:rFonts w:ascii="仿宋_GB2312" w:eastAsia="仿宋_GB2312" w:hAnsi="宋体" w:cs="仿宋_GB2312"/>
          <w:sz w:val="30"/>
          <w:szCs w:val="30"/>
        </w:rPr>
        <w:t xml:space="preserve">    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她对高中的学习生活充满热忱，她除了如饥似渴地获取知识外，还积极发展自己各方面的才能。</w:t>
      </w:r>
      <w:r w:rsidRPr="002C3038">
        <w:rPr>
          <w:rFonts w:ascii="仿宋_GB2312" w:eastAsia="仿宋_GB2312" w:hAnsi="宋体" w:cs="仿宋_GB2312"/>
          <w:sz w:val="30"/>
          <w:szCs w:val="30"/>
        </w:rPr>
        <w:t>2014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月荣获第九届“中国中学生作文大赛·恒源祥文学之星”上海赛区“新知杯”二等奖。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8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月在“吴淞杯”全国中学生桥牌锦标赛中被评为“优秀志愿者”。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仿宋_GB2312" w:eastAsia="仿宋_GB2312" w:cs="Times New Roman"/>
          <w:sz w:val="30"/>
          <w:szCs w:val="30"/>
        </w:rPr>
      </w:pP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6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月在第二十四届希望杯全国数学邀请赛中成绩优良获得铜牌。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5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月在第十四届“新世纪”杯全国中学生作文大赛中获三等奖。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月荣获第八届“中国中学生作文大赛·恒源祥文学之星”上海赛区“智立方·新知</w:t>
      </w:r>
      <w:r w:rsidRPr="002C3038">
        <w:rPr>
          <w:rFonts w:ascii="仿宋_GB2312" w:eastAsia="仿宋_GB2312" w:hAnsi="宋体" w:cs="仿宋_GB2312"/>
          <w:sz w:val="30"/>
          <w:szCs w:val="30"/>
        </w:rPr>
        <w:t xml:space="preserve"> 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杯”优胜奖。</w:t>
      </w:r>
      <w:r w:rsidRPr="002C3038">
        <w:rPr>
          <w:rFonts w:ascii="仿宋_GB2312" w:eastAsia="仿宋_GB2312" w:hAnsi="宋体" w:cs="仿宋_GB2312"/>
          <w:sz w:val="30"/>
          <w:szCs w:val="30"/>
        </w:rPr>
        <w:t>2014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4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月《幂指数列乘积的多种逼近》在第</w:t>
      </w:r>
      <w:r w:rsidRPr="002C3038">
        <w:rPr>
          <w:rFonts w:ascii="仿宋_GB2312" w:eastAsia="仿宋_GB2312" w:hAnsi="宋体" w:cs="仿宋_GB2312"/>
          <w:sz w:val="30"/>
          <w:szCs w:val="30"/>
        </w:rPr>
        <w:t>29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届宝山区“行知二中杯”青少年科技创新大赛中荣获三等奖。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12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月荣获“上海市宝山区中小学暑期读书系列活动”（主题征文项目）三等奖。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5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月被评为</w:t>
      </w:r>
      <w:r w:rsidRPr="002C3038">
        <w:rPr>
          <w:rFonts w:ascii="仿宋_GB2312" w:eastAsia="仿宋_GB2312" w:hAnsi="宋体" w:cs="仿宋_GB2312"/>
          <w:sz w:val="30"/>
          <w:szCs w:val="30"/>
        </w:rPr>
        <w:t>2012-2013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学年度宝山区“三好学生”</w:t>
      </w:r>
      <w:r w:rsidRPr="002C3038">
        <w:rPr>
          <w:rFonts w:ascii="仿宋_GB2312" w:eastAsia="仿宋_GB2312" w:hAnsi="宋体" w:cs="仿宋_GB2312"/>
          <w:sz w:val="30"/>
          <w:szCs w:val="30"/>
        </w:rPr>
        <w:t>2013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5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月荣获宝山区中小学“美丽中国”征文比赛三等奖。</w:t>
      </w:r>
      <w:r w:rsidRPr="002C3038">
        <w:rPr>
          <w:rFonts w:ascii="仿宋_GB2312" w:eastAsia="仿宋_GB2312" w:hAnsi="宋体" w:cs="仿宋_GB2312"/>
          <w:sz w:val="30"/>
          <w:szCs w:val="30"/>
        </w:rPr>
        <w:t>2012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年</w:t>
      </w:r>
      <w:r w:rsidRPr="002C3038">
        <w:rPr>
          <w:rFonts w:ascii="仿宋_GB2312" w:eastAsia="仿宋_GB2312" w:hAnsi="宋体" w:cs="仿宋_GB2312"/>
          <w:sz w:val="30"/>
          <w:szCs w:val="30"/>
        </w:rPr>
        <w:t>12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月荣获“</w:t>
      </w:r>
      <w:r w:rsidRPr="002C3038">
        <w:rPr>
          <w:rFonts w:ascii="仿宋_GB2312" w:eastAsia="仿宋_GB2312" w:hAnsi="宋体" w:cs="仿宋_GB2312"/>
          <w:sz w:val="30"/>
          <w:szCs w:val="30"/>
        </w:rPr>
        <w:t>365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杯”第</w:t>
      </w:r>
      <w:r w:rsidRPr="002C3038">
        <w:rPr>
          <w:rFonts w:ascii="仿宋_GB2312" w:eastAsia="仿宋_GB2312" w:hAnsi="宋体" w:cs="仿宋_GB2312"/>
          <w:sz w:val="30"/>
          <w:szCs w:val="30"/>
        </w:rPr>
        <w:t>26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届上海市中学生作文竞赛（宝山赛区）一等奖。</w:t>
      </w:r>
    </w:p>
    <w:p w:rsidR="002D3810" w:rsidRPr="002C3038" w:rsidRDefault="002D3810" w:rsidP="002C3038">
      <w:pPr>
        <w:spacing w:line="480" w:lineRule="exact"/>
        <w:rPr>
          <w:rFonts w:ascii="仿宋_GB2312" w:eastAsia="仿宋_GB2312" w:cs="Times New Roman"/>
          <w:sz w:val="30"/>
          <w:szCs w:val="30"/>
        </w:rPr>
      </w:pPr>
      <w:r w:rsidRPr="002C3038">
        <w:rPr>
          <w:rFonts w:ascii="仿宋_GB2312" w:eastAsia="仿宋_GB2312" w:hAnsi="宋体" w:cs="仿宋_GB2312"/>
          <w:sz w:val="30"/>
          <w:szCs w:val="30"/>
        </w:rPr>
        <w:t xml:space="preserve">     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学习成绩优异，工作忙碌的她，依旧一丝不苟地认真参加“三课、两操、两活动”和军政训练，锻炼身体，强健体魄，以获得前进的动力与保证。</w:t>
      </w:r>
      <w:r w:rsidRPr="002C3038">
        <w:rPr>
          <w:rFonts w:ascii="仿宋_GB2312" w:eastAsia="仿宋_GB2312" w:hAnsi="宋体" w:cs="仿宋_GB2312"/>
          <w:sz w:val="30"/>
          <w:szCs w:val="30"/>
        </w:rPr>
        <w:t>2015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届学农训练中她被评为“优秀学员”称号。平时认真进行体育锻炼，在吴淞中学体育节田径运动会上也一展风采。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黑体" w:eastAsia="黑体" w:hAnsi="黑体" w:cs="Times New Roman"/>
          <w:b/>
          <w:bCs/>
          <w:sz w:val="30"/>
          <w:szCs w:val="30"/>
        </w:rPr>
      </w:pPr>
      <w:r w:rsidRPr="002C3038">
        <w:rPr>
          <w:rFonts w:ascii="黑体" w:eastAsia="黑体" w:hAnsi="黑体" w:cs="黑体" w:hint="eastAsia"/>
          <w:b/>
          <w:bCs/>
          <w:sz w:val="30"/>
          <w:szCs w:val="30"/>
        </w:rPr>
        <w:t>五、多才多艺，双向发展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仿宋_GB2312" w:eastAsia="仿宋_GB2312" w:cs="Times New Roman"/>
          <w:sz w:val="30"/>
          <w:szCs w:val="30"/>
        </w:rPr>
      </w:pPr>
      <w:r w:rsidRPr="002C3038">
        <w:rPr>
          <w:rFonts w:ascii="仿宋_GB2312" w:eastAsia="仿宋_GB2312" w:hAnsi="宋体" w:cs="仿宋_GB2312" w:hint="eastAsia"/>
          <w:sz w:val="30"/>
          <w:szCs w:val="30"/>
        </w:rPr>
        <w:t>郝思佳同学在注重提高自身各学科成绩水平的同时，她还注重塑造自身的竞争优势，积极参加各类学科提优，增加知识深度，课余积极参各种学科竞赛。从小就热爱读书的她涉猎文学、历史、人物传记、科普科幻多方面，书籍陶冶了她的情操，让她懂得放松娱乐后静下来“生慧”，培养了她的细心与严谨的工作态度，也提高了她的文学素养和写作水平，使得她先后在区级、市级大型作文竞赛中获奖。除了读书，郝思佳同学还喜欢绘画、唱歌、运动，并具有钢琴十级的水平。并在这些方面都展现出了天赋。</w:t>
      </w:r>
    </w:p>
    <w:p w:rsidR="002D3810" w:rsidRPr="002C3038" w:rsidRDefault="002D3810" w:rsidP="002C3038">
      <w:pPr>
        <w:spacing w:line="480" w:lineRule="exact"/>
        <w:ind w:firstLineChars="200" w:firstLine="31680"/>
        <w:rPr>
          <w:rFonts w:ascii="仿宋_GB2312" w:eastAsia="仿宋_GB2312" w:cs="Times New Roman"/>
          <w:sz w:val="30"/>
          <w:szCs w:val="30"/>
        </w:rPr>
      </w:pPr>
      <w:r w:rsidRPr="002C3038">
        <w:rPr>
          <w:rFonts w:ascii="仿宋_GB2312" w:eastAsia="仿宋_GB2312" w:cs="仿宋_GB2312" w:hint="eastAsia"/>
          <w:sz w:val="30"/>
          <w:szCs w:val="30"/>
        </w:rPr>
        <w:t>刻苦钻研，乐于奉献，用汗水成就理想</w:t>
      </w:r>
      <w:r w:rsidRPr="002C3038">
        <w:rPr>
          <w:rFonts w:ascii="仿宋_GB2312" w:eastAsia="仿宋_GB2312" w:hAnsi="宋体" w:cs="仿宋_GB2312" w:hint="eastAsia"/>
          <w:sz w:val="30"/>
          <w:szCs w:val="30"/>
        </w:rPr>
        <w:t>，这是她的真实写照。郝思佳同学始终保持清醒的头脑，谨慎的态度，实事求是的优良作风，以一颗团结友善的爱心对待学习、生活中的每一件事，对待自己身边的每一个人。时刻以身作则，用智慧和行动引领着全体同学共同前进，是班主任和课任老师的得力助手。她用不懈的努力和出色的成绩向所有人证明：我要以我所能，胸怀凌云志，为同学服务，为淞中增光添彩！</w:t>
      </w:r>
    </w:p>
    <w:sectPr w:rsidR="002D3810" w:rsidRPr="002C3038" w:rsidSect="002C3038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810" w:rsidRDefault="002D3810" w:rsidP="0080573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D3810" w:rsidRDefault="002D3810" w:rsidP="0080573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810" w:rsidRDefault="002D3810">
    <w:pPr>
      <w:pStyle w:val="Footer"/>
      <w:jc w:val="center"/>
      <w:rPr>
        <w:rFonts w:cs="Times New Roman"/>
      </w:rPr>
    </w:pPr>
    <w:fldSimple w:instr=" PAGE   \* MERGEFORMAT ">
      <w:r w:rsidRPr="002C3038">
        <w:rPr>
          <w:noProof/>
          <w:lang w:val="zh-CN"/>
        </w:rPr>
        <w:t>4</w:t>
      </w:r>
    </w:fldSimple>
  </w:p>
  <w:p w:rsidR="002D3810" w:rsidRDefault="002D3810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810" w:rsidRDefault="002D3810" w:rsidP="0080573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D3810" w:rsidRDefault="002D3810" w:rsidP="0080573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0C05"/>
    <w:rsid w:val="00045296"/>
    <w:rsid w:val="000F105B"/>
    <w:rsid w:val="001C7C99"/>
    <w:rsid w:val="002341D8"/>
    <w:rsid w:val="00285EB8"/>
    <w:rsid w:val="002C3038"/>
    <w:rsid w:val="002D3810"/>
    <w:rsid w:val="00351CAA"/>
    <w:rsid w:val="005D20BE"/>
    <w:rsid w:val="007C0C05"/>
    <w:rsid w:val="00805731"/>
    <w:rsid w:val="00894368"/>
    <w:rsid w:val="00895854"/>
    <w:rsid w:val="00896825"/>
    <w:rsid w:val="008B1F69"/>
    <w:rsid w:val="009972B4"/>
    <w:rsid w:val="00A438C7"/>
    <w:rsid w:val="00AA5822"/>
    <w:rsid w:val="00B033F8"/>
    <w:rsid w:val="00B81D6C"/>
    <w:rsid w:val="00C80261"/>
    <w:rsid w:val="00E9766C"/>
    <w:rsid w:val="00FA2A16"/>
    <w:rsid w:val="00FE0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85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05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5731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805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057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4</Pages>
  <Words>409</Words>
  <Characters>2334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vfgnv</cp:lastModifiedBy>
  <cp:revision>5</cp:revision>
  <dcterms:created xsi:type="dcterms:W3CDTF">2015-01-16T00:36:00Z</dcterms:created>
  <dcterms:modified xsi:type="dcterms:W3CDTF">2015-01-22T02:22:00Z</dcterms:modified>
</cp:coreProperties>
</file>